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AA2E" w14:textId="1C1E1067" w:rsidR="00BA00AB" w:rsidRDefault="00D441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BLOUNT</w:t>
      </w:r>
      <w:r>
        <w:rPr>
          <w:rFonts w:ascii="Times New Roman" w:hAnsi="Times New Roman" w:cs="Times New Roman"/>
          <w:sz w:val="24"/>
          <w:szCs w:val="24"/>
        </w:rPr>
        <w:t xml:space="preserve">     (d.1403)</w:t>
      </w:r>
    </w:p>
    <w:p w14:paraId="486806E6" w14:textId="59DD8A55" w:rsidR="00D4417F" w:rsidRDefault="00D441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0C47C" w14:textId="554E8836" w:rsidR="00D4417F" w:rsidRDefault="00D441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CC5E2D" w14:textId="56D93FA4" w:rsidR="00D4417F" w:rsidRDefault="00D4417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William Blount</w:t>
      </w:r>
      <w:r w:rsidR="00CC5FC1">
        <w:rPr>
          <w:rFonts w:ascii="Times New Roman" w:hAnsi="Times New Roman" w:cs="Times New Roman"/>
          <w:sz w:val="24"/>
          <w:szCs w:val="24"/>
        </w:rPr>
        <w:t>, deceased.    (C.F.R. 1399-1405 p.221)</w:t>
      </w:r>
    </w:p>
    <w:p w14:paraId="676B4D0B" w14:textId="1A77905D" w:rsidR="00CC5FC1" w:rsidRDefault="00CC5F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EA12CD" w14:textId="69E04C90" w:rsidR="00CC5FC1" w:rsidRDefault="00CC5F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62786" w14:textId="7D43ACA1" w:rsidR="00CC5FC1" w:rsidRDefault="00CC5F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Sep.1403</w:t>
      </w:r>
      <w:r>
        <w:rPr>
          <w:rFonts w:ascii="Times New Roman" w:hAnsi="Times New Roman" w:cs="Times New Roman"/>
          <w:sz w:val="24"/>
          <w:szCs w:val="24"/>
        </w:rPr>
        <w:tab/>
        <w:t>She had died by this date.   (ibid.)</w:t>
      </w:r>
    </w:p>
    <w:p w14:paraId="2842913A" w14:textId="1CCA37E9" w:rsidR="00CC5FC1" w:rsidRDefault="00CC5F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FB752" w14:textId="7FB877D0" w:rsidR="00CC5FC1" w:rsidRDefault="00CC5F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95B26" w14:textId="61B6309D" w:rsidR="00CC5FC1" w:rsidRPr="00D4417F" w:rsidRDefault="00CC5F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sectPr w:rsidR="00CC5FC1" w:rsidRPr="00D441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6201" w14:textId="77777777" w:rsidR="00D4417F" w:rsidRDefault="00D4417F" w:rsidP="009139A6">
      <w:r>
        <w:separator/>
      </w:r>
    </w:p>
  </w:endnote>
  <w:endnote w:type="continuationSeparator" w:id="0">
    <w:p w14:paraId="3CAEE595" w14:textId="77777777" w:rsidR="00D4417F" w:rsidRDefault="00D441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A3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53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3E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56D24" w14:textId="77777777" w:rsidR="00D4417F" w:rsidRDefault="00D4417F" w:rsidP="009139A6">
      <w:r>
        <w:separator/>
      </w:r>
    </w:p>
  </w:footnote>
  <w:footnote w:type="continuationSeparator" w:id="0">
    <w:p w14:paraId="62B472F9" w14:textId="77777777" w:rsidR="00D4417F" w:rsidRDefault="00D441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1A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61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AE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7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5FC1"/>
    <w:rsid w:val="00D4417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F2381"/>
  <w15:chartTrackingRefBased/>
  <w15:docId w15:val="{13403450-7309-4C12-A420-68BC27DA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19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2021-06-06T10:45:00Z</dcterms:created>
  <dcterms:modified xsi:type="dcterms:W3CDTF">2021-06-06T11:04:00Z</dcterms:modified>
</cp:coreProperties>
</file>